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  <w:bookmarkStart w:id="0" w:name="_GoBack"/>
      <w:bookmarkEnd w:id="0"/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1CA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1CA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1CAD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85631-323F-4771-A763-CEE977AB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2018-12-26T02:32:00Z</dcterms:modified>
</cp:coreProperties>
</file>